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DD3" w:rsidRDefault="00057DD3" w:rsidP="00057DD3">
      <w:pPr>
        <w:ind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George PERKYN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57DD3" w:rsidRDefault="00057DD3" w:rsidP="00057DD3">
      <w:pPr>
        <w:ind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Monk’s </w:t>
      </w:r>
      <w:proofErr w:type="spellStart"/>
      <w:r>
        <w:rPr>
          <w:rFonts w:ascii="Times New Roman" w:hAnsi="Times New Roman" w:cs="Times New Roman"/>
        </w:rPr>
        <w:t>Erleigh</w:t>
      </w:r>
      <w:proofErr w:type="spellEnd"/>
      <w:r>
        <w:rPr>
          <w:rFonts w:ascii="Times New Roman" w:hAnsi="Times New Roman" w:cs="Times New Roman"/>
        </w:rPr>
        <w:t>, Suffolk. Weaver.</w:t>
      </w:r>
    </w:p>
    <w:p w:rsidR="00057DD3" w:rsidRDefault="00057DD3" w:rsidP="00057DD3">
      <w:pPr>
        <w:ind w:right="-64"/>
        <w:rPr>
          <w:rFonts w:ascii="Times New Roman" w:hAnsi="Times New Roman" w:cs="Times New Roman"/>
        </w:rPr>
      </w:pPr>
    </w:p>
    <w:p w:rsidR="00057DD3" w:rsidRDefault="00057DD3" w:rsidP="00057DD3">
      <w:pPr>
        <w:ind w:right="-64"/>
        <w:rPr>
          <w:rFonts w:ascii="Times New Roman" w:hAnsi="Times New Roman" w:cs="Times New Roman"/>
        </w:rPr>
      </w:pPr>
    </w:p>
    <w:p w:rsidR="00057DD3" w:rsidRDefault="00057DD3" w:rsidP="00057DD3">
      <w:pPr>
        <w:ind w:left="1440" w:right="-64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John Coke(q.v.) brought a plaint of debt against him, Thomas </w:t>
      </w:r>
      <w:proofErr w:type="spellStart"/>
      <w:r>
        <w:rPr>
          <w:rFonts w:ascii="Times New Roman" w:hAnsi="Times New Roman" w:cs="Times New Roman"/>
        </w:rPr>
        <w:t>Cukkok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Bildeston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Hewet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Bildeston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Janyn</w:t>
      </w:r>
      <w:proofErr w:type="spellEnd"/>
      <w:r>
        <w:rPr>
          <w:rFonts w:ascii="Times New Roman" w:hAnsi="Times New Roman" w:cs="Times New Roman"/>
        </w:rPr>
        <w:t xml:space="preserve"> of Beccles(q.v.).</w:t>
      </w:r>
    </w:p>
    <w:p w:rsidR="00057DD3" w:rsidRDefault="00057DD3" w:rsidP="00057DD3">
      <w:pPr>
        <w:ind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057DD3" w:rsidRDefault="00057DD3" w:rsidP="00057DD3">
      <w:pPr>
        <w:ind w:right="-64"/>
        <w:rPr>
          <w:rFonts w:ascii="Times New Roman" w:hAnsi="Times New Roman" w:cs="Times New Roman"/>
        </w:rPr>
      </w:pPr>
    </w:p>
    <w:p w:rsidR="00057DD3" w:rsidRDefault="00057DD3" w:rsidP="00057DD3">
      <w:pPr>
        <w:ind w:right="-64"/>
        <w:rPr>
          <w:rFonts w:ascii="Times New Roman" w:hAnsi="Times New Roman" w:cs="Times New Roman"/>
        </w:rPr>
      </w:pPr>
    </w:p>
    <w:p w:rsidR="00057DD3" w:rsidRDefault="00057DD3" w:rsidP="00057DD3">
      <w:pPr>
        <w:ind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June 2017</w:t>
      </w:r>
    </w:p>
    <w:p w:rsidR="006B2F86" w:rsidRPr="00E71FC3" w:rsidRDefault="00057DD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7DD3" w:rsidRDefault="00057DD3" w:rsidP="00E71FC3">
      <w:r>
        <w:separator/>
      </w:r>
    </w:p>
  </w:endnote>
  <w:endnote w:type="continuationSeparator" w:id="0">
    <w:p w:rsidR="00057DD3" w:rsidRDefault="00057DD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7DD3" w:rsidRDefault="00057DD3" w:rsidP="00E71FC3">
      <w:r>
        <w:separator/>
      </w:r>
    </w:p>
  </w:footnote>
  <w:footnote w:type="continuationSeparator" w:id="0">
    <w:p w:rsidR="00057DD3" w:rsidRDefault="00057DD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DD3"/>
    <w:rsid w:val="00057DD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40696F-CAD9-4C4E-BE8B-3FADDF160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7DD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2017-07-06T20:02:00Z</dcterms:created>
  <dcterms:modified xsi:type="dcterms:W3CDTF">2017-07-06T20:03:00Z</dcterms:modified>
</cp:coreProperties>
</file>